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D139EE4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5B3E03">
        <w:rPr>
          <w:b/>
          <w:lang w:val="en-GB"/>
        </w:rPr>
        <w:t xml:space="preserve"> 46-G00</w:t>
      </w:r>
      <w:r w:rsidR="00704BC9">
        <w:rPr>
          <w:b/>
          <w:lang w:val="en-GB"/>
        </w:rPr>
        <w:t>2</w:t>
      </w:r>
      <w:r w:rsidR="005B3E03">
        <w:rPr>
          <w:b/>
          <w:lang w:val="en-GB"/>
        </w:rPr>
        <w:t>-25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BF1C974" w:rsidR="00C44890" w:rsidRPr="00492684" w:rsidRDefault="005B5FC5" w:rsidP="00C44890">
      <w:pPr>
        <w:rPr>
          <w:lang w:val="en-GB"/>
        </w:rPr>
      </w:pPr>
      <w:r w:rsidRPr="005B5FC5">
        <w:rPr>
          <w:lang w:val="en-GB"/>
        </w:rPr>
        <w:t xml:space="preserve">This project is </w:t>
      </w:r>
      <w:r w:rsidR="00571434">
        <w:rPr>
          <w:lang w:val="en-GB"/>
        </w:rPr>
        <w:t xml:space="preserve">to support the mobility of cargo within KOIL depot yard.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96B06F5" w14:textId="72DF9FE2" w:rsidR="005B5FC5" w:rsidRPr="005B5FC5" w:rsidRDefault="005B5FC5" w:rsidP="005B5FC5">
      <w:pPr>
        <w:rPr>
          <w:lang w:val="en-GB"/>
        </w:rPr>
      </w:pPr>
      <w:r>
        <w:rPr>
          <w:lang w:val="en-GB"/>
        </w:rPr>
        <w:t xml:space="preserve">To be </w:t>
      </w:r>
      <w:r w:rsidR="00571434">
        <w:rPr>
          <w:lang w:val="en-GB"/>
        </w:rPr>
        <w:t xml:space="preserve">delivered in complete.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1CA01FB8" w:rsidR="00C44890" w:rsidRPr="00492684" w:rsidRDefault="005B5FC5" w:rsidP="00C44890">
      <w:pPr>
        <w:rPr>
          <w:lang w:val="en-GB"/>
        </w:rPr>
      </w:pPr>
      <w:r>
        <w:rPr>
          <w:lang w:val="en-GB"/>
        </w:rPr>
        <w:t xml:space="preserve">44 days after first payment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44E7C" w:rsidRPr="00492684" w14:paraId="14520360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AE8CCEB" w14:textId="2958257C" w:rsidR="00444E7C" w:rsidRPr="00492684" w:rsidRDefault="00444E7C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tbl>
            <w:tblPr>
              <w:tblW w:w="3860" w:type="dxa"/>
              <w:tblLook w:val="04A0" w:firstRow="1" w:lastRow="0" w:firstColumn="1" w:lastColumn="0" w:noHBand="0" w:noVBand="1"/>
            </w:tblPr>
            <w:tblGrid>
              <w:gridCol w:w="2300"/>
              <w:gridCol w:w="1560"/>
            </w:tblGrid>
            <w:tr w:rsidR="00571434" w:rsidRPr="00571434" w14:paraId="7F9A9A2A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DE3A4D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Forklift Specs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6F65A0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71434" w:rsidRPr="00571434" w14:paraId="5D0755AD" w14:textId="77777777" w:rsidTr="00571434">
              <w:trPr>
                <w:trHeight w:val="9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1944CD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Brand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715CF2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TCM/ Caterpillar</w:t>
                  </w: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br/>
                    <w:t xml:space="preserve">/Komatsu </w:t>
                  </w:r>
                </w:p>
              </w:tc>
            </w:tr>
            <w:tr w:rsidR="00571434" w:rsidRPr="00571434" w14:paraId="2CD6F799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6EBCAA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Mast Specs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48B867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71434" w:rsidRPr="00571434" w14:paraId="20044127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E57A8E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Load Capacity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9B687B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2000kg</w:t>
                  </w:r>
                </w:p>
              </w:tc>
            </w:tr>
            <w:tr w:rsidR="00571434" w:rsidRPr="00571434" w14:paraId="661391D0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44426B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Max Fork lifting Height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B4E71F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3000mm</w:t>
                  </w:r>
                </w:p>
              </w:tc>
            </w:tr>
            <w:tr w:rsidR="00571434" w:rsidRPr="00571434" w14:paraId="49982736" w14:textId="77777777" w:rsidTr="00571434">
              <w:trPr>
                <w:trHeight w:val="300"/>
              </w:trPr>
              <w:tc>
                <w:tcPr>
                  <w:tcW w:w="3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CDB4A7" w14:textId="77777777" w:rsidR="00571434" w:rsidRPr="00571434" w:rsidRDefault="00571434" w:rsidP="00571434">
                  <w:pPr>
                    <w:spacing w:before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Fork can swing left and right</w:t>
                  </w:r>
                </w:p>
              </w:tc>
            </w:tr>
            <w:tr w:rsidR="00571434" w:rsidRPr="00571434" w14:paraId="4143A302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251376" w14:textId="77777777" w:rsidR="00571434" w:rsidRPr="00571434" w:rsidRDefault="00571434" w:rsidP="00571434">
                  <w:pPr>
                    <w:spacing w:before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6895B2" w14:textId="77777777" w:rsidR="00571434" w:rsidRPr="00571434" w:rsidRDefault="00571434" w:rsidP="00571434">
                  <w:pPr>
                    <w:spacing w:before="0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571434" w:rsidRPr="00571434" w14:paraId="4CCC7CF4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D1594B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Engine Specs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5B7CB9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71434" w:rsidRPr="00571434" w14:paraId="7CAF2A93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E27BE0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Number of Cylinders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B7150C" w14:textId="77777777" w:rsidR="00571434" w:rsidRPr="00571434" w:rsidRDefault="00571434" w:rsidP="00571434">
                  <w:pPr>
                    <w:spacing w:before="0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571434" w:rsidRPr="00571434" w14:paraId="5C62CA23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013299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Fuel Type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FF18AF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Diesel </w:t>
                  </w:r>
                </w:p>
              </w:tc>
            </w:tr>
            <w:tr w:rsidR="00571434" w:rsidRPr="00571434" w14:paraId="3B52B139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F19561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Year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FC7CF5" w14:textId="77777777" w:rsidR="00571434" w:rsidRPr="00571434" w:rsidRDefault="00571434" w:rsidP="00571434">
                  <w:pPr>
                    <w:spacing w:before="0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2017</w:t>
                  </w:r>
                </w:p>
              </w:tc>
            </w:tr>
            <w:tr w:rsidR="00571434" w:rsidRPr="00571434" w14:paraId="7070430B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65B8F6" w14:textId="77777777" w:rsidR="00571434" w:rsidRPr="00571434" w:rsidRDefault="00571434" w:rsidP="00571434">
                  <w:pPr>
                    <w:spacing w:before="0"/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75ACBA" w14:textId="77777777" w:rsidR="00571434" w:rsidRPr="00571434" w:rsidRDefault="00571434" w:rsidP="00571434">
                  <w:pPr>
                    <w:spacing w:before="0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571434" w:rsidRPr="00571434" w14:paraId="7BE4538D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C8F748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Operational Specs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C3496B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71434" w:rsidRPr="00571434" w14:paraId="3E7E0B7C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664595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Tyre Type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81442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Solid Tire </w:t>
                  </w:r>
                </w:p>
              </w:tc>
            </w:tr>
            <w:tr w:rsidR="00571434" w:rsidRPr="00571434" w14:paraId="5CDB401C" w14:textId="77777777" w:rsidTr="00571434">
              <w:trPr>
                <w:trHeight w:val="300"/>
              </w:trPr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8B5B62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 xml:space="preserve">Max Speed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3D6F14" w14:textId="77777777" w:rsidR="00571434" w:rsidRPr="00571434" w:rsidRDefault="00571434" w:rsidP="00571434">
                  <w:pPr>
                    <w:spacing w:before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571434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19km/hr</w:t>
                  </w:r>
                </w:p>
              </w:tc>
            </w:tr>
          </w:tbl>
          <w:p w14:paraId="74803867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14:paraId="300A43D7" w14:textId="35A2D4F3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14D95B3C" w14:textId="00154DA0" w:rsidR="00444E7C" w:rsidRPr="00492684" w:rsidRDefault="0057143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</w:p>
        </w:tc>
        <w:tc>
          <w:tcPr>
            <w:tcW w:w="1559" w:type="dxa"/>
          </w:tcPr>
          <w:p w14:paraId="718DD540" w14:textId="6BA9C212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93AEAE3" w14:textId="4C38298E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600B39D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FEE0F" w14:textId="77777777" w:rsidR="00F90B3F" w:rsidRDefault="00F90B3F">
      <w:r>
        <w:separator/>
      </w:r>
    </w:p>
  </w:endnote>
  <w:endnote w:type="continuationSeparator" w:id="0">
    <w:p w14:paraId="132DA7A8" w14:textId="77777777" w:rsidR="00F90B3F" w:rsidRDefault="00F90B3F">
      <w:r>
        <w:continuationSeparator/>
      </w:r>
    </w:p>
  </w:endnote>
  <w:endnote w:type="continuationNotice" w:id="1">
    <w:p w14:paraId="76D502E6" w14:textId="77777777" w:rsidR="00F90B3F" w:rsidRDefault="00F90B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71434" w:rsidRPr="0057143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71434" w:rsidRPr="0057143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2CDBA84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04BC9">
      <w:rPr>
        <w:noProof/>
      </w:rPr>
      <w:t>2025-01-06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08867" w14:textId="77777777" w:rsidR="00F90B3F" w:rsidRDefault="00F90B3F">
      <w:r>
        <w:separator/>
      </w:r>
    </w:p>
  </w:footnote>
  <w:footnote w:type="continuationSeparator" w:id="0">
    <w:p w14:paraId="289A99DF" w14:textId="77777777" w:rsidR="00F90B3F" w:rsidRDefault="00F90B3F">
      <w:r>
        <w:continuationSeparator/>
      </w:r>
    </w:p>
  </w:footnote>
  <w:footnote w:type="continuationNotice" w:id="1">
    <w:p w14:paraId="03997B50" w14:textId="77777777" w:rsidR="00F90B3F" w:rsidRDefault="00F90B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23A590F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F013E"/>
    <w:multiLevelType w:val="hybridMultilevel"/>
    <w:tmpl w:val="CDD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102D2"/>
    <w:multiLevelType w:val="hybridMultilevel"/>
    <w:tmpl w:val="9EE6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3DB9"/>
    <w:multiLevelType w:val="hybridMultilevel"/>
    <w:tmpl w:val="A06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E2282"/>
    <w:multiLevelType w:val="hybridMultilevel"/>
    <w:tmpl w:val="0CC4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508673">
    <w:abstractNumId w:val="3"/>
  </w:num>
  <w:num w:numId="2" w16cid:durableId="2073188957">
    <w:abstractNumId w:val="17"/>
  </w:num>
  <w:num w:numId="3" w16cid:durableId="311249920">
    <w:abstractNumId w:val="18"/>
  </w:num>
  <w:num w:numId="4" w16cid:durableId="486946597">
    <w:abstractNumId w:val="8"/>
  </w:num>
  <w:num w:numId="5" w16cid:durableId="131101406">
    <w:abstractNumId w:val="7"/>
  </w:num>
  <w:num w:numId="6" w16cid:durableId="716440747">
    <w:abstractNumId w:val="12"/>
  </w:num>
  <w:num w:numId="7" w16cid:durableId="1821264273">
    <w:abstractNumId w:val="9"/>
  </w:num>
  <w:num w:numId="8" w16cid:durableId="136185716">
    <w:abstractNumId w:val="14"/>
  </w:num>
  <w:num w:numId="9" w16cid:durableId="1439446430">
    <w:abstractNumId w:val="0"/>
  </w:num>
  <w:num w:numId="10" w16cid:durableId="1145970788">
    <w:abstractNumId w:val="13"/>
  </w:num>
  <w:num w:numId="11" w16cid:durableId="1836795911">
    <w:abstractNumId w:val="4"/>
  </w:num>
  <w:num w:numId="12" w16cid:durableId="958560900">
    <w:abstractNumId w:val="11"/>
  </w:num>
  <w:num w:numId="13" w16cid:durableId="1772704304">
    <w:abstractNumId w:val="16"/>
  </w:num>
  <w:num w:numId="14" w16cid:durableId="1762412399">
    <w:abstractNumId w:val="6"/>
  </w:num>
  <w:num w:numId="15" w16cid:durableId="1606377181">
    <w:abstractNumId w:val="10"/>
  </w:num>
  <w:num w:numId="16" w16cid:durableId="276984030">
    <w:abstractNumId w:val="1"/>
  </w:num>
  <w:num w:numId="17" w16cid:durableId="788814555">
    <w:abstractNumId w:val="15"/>
  </w:num>
  <w:num w:numId="18" w16cid:durableId="664093680">
    <w:abstractNumId w:val="2"/>
  </w:num>
  <w:num w:numId="19" w16cid:durableId="85827995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176B1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6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4E7C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3D6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D3F"/>
    <w:rsid w:val="00487F5F"/>
    <w:rsid w:val="00490A18"/>
    <w:rsid w:val="00490E21"/>
    <w:rsid w:val="00490FF0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434"/>
    <w:rsid w:val="00571730"/>
    <w:rsid w:val="005718DF"/>
    <w:rsid w:val="005734D8"/>
    <w:rsid w:val="00573E62"/>
    <w:rsid w:val="005766C4"/>
    <w:rsid w:val="00577B08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3E03"/>
    <w:rsid w:val="005B4390"/>
    <w:rsid w:val="005B467F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2C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4BC9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6E8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B48"/>
    <w:rsid w:val="00917CA0"/>
    <w:rsid w:val="00920074"/>
    <w:rsid w:val="009215AA"/>
    <w:rsid w:val="00922987"/>
    <w:rsid w:val="00922A3A"/>
    <w:rsid w:val="009237F9"/>
    <w:rsid w:val="009245D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3DE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2BE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2BE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1A1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2E9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70E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39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F0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0B3F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C7FE2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F22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90F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47DEA-C39E-4C1C-8709-C7BC3129C4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3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786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7</cp:revision>
  <cp:lastPrinted>2013-10-18T08:32:00Z</cp:lastPrinted>
  <dcterms:created xsi:type="dcterms:W3CDTF">2024-11-27T22:15:00Z</dcterms:created>
  <dcterms:modified xsi:type="dcterms:W3CDTF">2025-01-06T03:38:00Z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